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ADCA3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4" w14:textId="77777777" w:rsidR="003633BB" w:rsidRPr="00AE5109" w:rsidRDefault="003633BB">
      <w:pPr>
        <w:pStyle w:val="CompanyName"/>
        <w:rPr>
          <w:rFonts w:ascii="Segoe UI" w:hAnsi="Segoe UI" w:cs="Segoe UI"/>
          <w:sz w:val="22"/>
          <w:szCs w:val="22"/>
        </w:rPr>
      </w:pPr>
    </w:p>
    <w:p w14:paraId="514ADCA5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6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7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8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9" w14:textId="4523F3A2" w:rsidR="003633BB" w:rsidRPr="00AE5109" w:rsidRDefault="00366E87">
      <w:pPr>
        <w:jc w:val="both"/>
        <w:rPr>
          <w:rFonts w:ascii="Segoe UI" w:hAnsi="Segoe UI" w:cs="Segoe UI"/>
          <w:b/>
          <w:sz w:val="56"/>
          <w:szCs w:val="56"/>
        </w:rPr>
      </w:pPr>
      <w:r>
        <w:rPr>
          <w:rFonts w:ascii="Segoe UI" w:hAnsi="Segoe UI" w:cs="Segoe UI"/>
          <w:b/>
          <w:sz w:val="56"/>
          <w:szCs w:val="56"/>
        </w:rPr>
        <w:t>NAVODILO ZA TEST</w:t>
      </w:r>
    </w:p>
    <w:p w14:paraId="514ADCAA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B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C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D" w14:textId="77777777" w:rsidR="003633BB" w:rsidRPr="00DA367C" w:rsidRDefault="003633BB">
      <w:pPr>
        <w:jc w:val="both"/>
        <w:rPr>
          <w:rFonts w:ascii="Segoe UI" w:hAnsi="Segoe UI" w:cs="Segoe UI"/>
          <w:sz w:val="36"/>
          <w:szCs w:val="36"/>
        </w:rPr>
      </w:pPr>
      <w:r w:rsidRPr="00DA367C">
        <w:rPr>
          <w:rFonts w:ascii="Segoe UI" w:hAnsi="Segoe UI" w:cs="Segoe UI"/>
          <w:sz w:val="36"/>
          <w:szCs w:val="36"/>
        </w:rPr>
        <w:t xml:space="preserve">PREDLOG ZA NAROČILO: </w:t>
      </w:r>
    </w:p>
    <w:p w14:paraId="514ADCAE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AF" w14:textId="0DC253B7" w:rsidR="003633BB" w:rsidRDefault="004D240D" w:rsidP="002B6BE6">
      <w:pPr>
        <w:rPr>
          <w:rFonts w:ascii="Segoe UI" w:hAnsi="Segoe UI" w:cs="Segoe UI"/>
          <w:b/>
          <w:sz w:val="48"/>
          <w:szCs w:val="48"/>
        </w:rPr>
      </w:pPr>
      <w:r w:rsidRPr="00AE5109">
        <w:rPr>
          <w:rFonts w:ascii="Segoe UI" w:hAnsi="Segoe UI" w:cs="Segoe UI"/>
          <w:b/>
          <w:sz w:val="48"/>
          <w:szCs w:val="48"/>
        </w:rPr>
        <w:t>I-</w:t>
      </w:r>
      <w:r w:rsidR="0054777F">
        <w:rPr>
          <w:rFonts w:ascii="Segoe UI" w:hAnsi="Segoe UI" w:cs="Segoe UI"/>
          <w:b/>
          <w:sz w:val="48"/>
          <w:szCs w:val="48"/>
        </w:rPr>
        <w:t>11</w:t>
      </w:r>
      <w:r w:rsidR="00CB7B24" w:rsidRPr="00AE5109">
        <w:rPr>
          <w:rFonts w:ascii="Segoe UI" w:hAnsi="Segoe UI" w:cs="Segoe UI"/>
          <w:b/>
          <w:sz w:val="48"/>
          <w:szCs w:val="48"/>
        </w:rPr>
        <w:t>/20</w:t>
      </w:r>
      <w:r w:rsidR="0054777F">
        <w:rPr>
          <w:rFonts w:ascii="Segoe UI" w:hAnsi="Segoe UI" w:cs="Segoe UI"/>
          <w:b/>
          <w:sz w:val="48"/>
          <w:szCs w:val="48"/>
        </w:rPr>
        <w:t>21</w:t>
      </w:r>
      <w:r w:rsidR="003633BB" w:rsidRPr="00AE5109">
        <w:rPr>
          <w:rFonts w:ascii="Segoe UI" w:hAnsi="Segoe UI" w:cs="Segoe UI"/>
          <w:b/>
          <w:sz w:val="48"/>
          <w:szCs w:val="48"/>
        </w:rPr>
        <w:t xml:space="preserve"> – </w:t>
      </w:r>
      <w:r w:rsidR="00FA2509">
        <w:rPr>
          <w:rFonts w:ascii="Segoe UI" w:hAnsi="Segoe UI" w:cs="Segoe UI"/>
          <w:b/>
          <w:sz w:val="48"/>
          <w:szCs w:val="48"/>
        </w:rPr>
        <w:t>Material za tiskanje</w:t>
      </w:r>
      <w:r w:rsidR="00FF5671">
        <w:rPr>
          <w:rFonts w:ascii="Segoe UI" w:hAnsi="Segoe UI" w:cs="Segoe UI"/>
          <w:b/>
          <w:sz w:val="48"/>
          <w:szCs w:val="48"/>
        </w:rPr>
        <w:t xml:space="preserve"> –</w:t>
      </w:r>
      <w:r w:rsidR="00D659BA">
        <w:rPr>
          <w:rFonts w:ascii="Segoe UI" w:hAnsi="Segoe UI" w:cs="Segoe UI"/>
          <w:b/>
          <w:sz w:val="48"/>
          <w:szCs w:val="48"/>
        </w:rPr>
        <w:t xml:space="preserve"> 20</w:t>
      </w:r>
      <w:r w:rsidR="0054777F">
        <w:rPr>
          <w:rFonts w:ascii="Segoe UI" w:hAnsi="Segoe UI" w:cs="Segoe UI"/>
          <w:b/>
          <w:sz w:val="48"/>
          <w:szCs w:val="48"/>
        </w:rPr>
        <w:t>21</w:t>
      </w:r>
      <w:r w:rsidR="00FF5671">
        <w:rPr>
          <w:rFonts w:ascii="Segoe UI" w:hAnsi="Segoe UI" w:cs="Segoe UI"/>
          <w:b/>
          <w:sz w:val="48"/>
          <w:szCs w:val="48"/>
        </w:rPr>
        <w:t xml:space="preserve"> - 20</w:t>
      </w:r>
      <w:r w:rsidR="00044E6D">
        <w:rPr>
          <w:rFonts w:ascii="Segoe UI" w:hAnsi="Segoe UI" w:cs="Segoe UI"/>
          <w:b/>
          <w:sz w:val="48"/>
          <w:szCs w:val="48"/>
        </w:rPr>
        <w:t>2</w:t>
      </w:r>
      <w:r w:rsidR="005834D9">
        <w:rPr>
          <w:rFonts w:ascii="Segoe UI" w:hAnsi="Segoe UI" w:cs="Segoe UI"/>
          <w:b/>
          <w:sz w:val="48"/>
          <w:szCs w:val="48"/>
        </w:rPr>
        <w:t>5</w:t>
      </w:r>
    </w:p>
    <w:p w14:paraId="514ADCB0" w14:textId="29D0E449" w:rsidR="00F639B7" w:rsidRPr="00AE5109" w:rsidRDefault="0040791C" w:rsidP="002B6BE6">
      <w:pPr>
        <w:rPr>
          <w:rFonts w:ascii="Segoe UI" w:hAnsi="Segoe UI" w:cs="Segoe UI"/>
          <w:b/>
          <w:sz w:val="48"/>
          <w:szCs w:val="48"/>
        </w:rPr>
      </w:pPr>
      <w:r>
        <w:rPr>
          <w:rFonts w:ascii="Segoe UI" w:hAnsi="Segoe UI" w:cs="Segoe UI"/>
          <w:b/>
          <w:sz w:val="48"/>
          <w:szCs w:val="48"/>
        </w:rPr>
        <w:t xml:space="preserve"> </w:t>
      </w:r>
    </w:p>
    <w:p w14:paraId="514ADCB1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B2" w14:textId="77777777" w:rsidR="003633BB" w:rsidRPr="00AE5109" w:rsidRDefault="003633BB">
      <w:pPr>
        <w:jc w:val="both"/>
        <w:rPr>
          <w:rFonts w:ascii="Segoe UI" w:hAnsi="Segoe UI" w:cs="Segoe UI"/>
          <w:sz w:val="22"/>
          <w:szCs w:val="22"/>
        </w:rPr>
      </w:pPr>
    </w:p>
    <w:p w14:paraId="514ADCB3" w14:textId="77777777" w:rsidR="003633BB" w:rsidRPr="00AE5109" w:rsidRDefault="003633BB">
      <w:pPr>
        <w:jc w:val="both"/>
        <w:rPr>
          <w:rFonts w:ascii="Segoe UI" w:hAnsi="Segoe UI" w:cs="Segoe UI"/>
          <w:b/>
          <w:sz w:val="22"/>
          <w:szCs w:val="22"/>
        </w:rPr>
      </w:pPr>
    </w:p>
    <w:p w14:paraId="35BF587F" w14:textId="61B8F9FF" w:rsidR="00867427" w:rsidRDefault="0086742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105B9417" w14:textId="1A2B8D0E" w:rsidR="00867427" w:rsidRDefault="0086742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13CF2123" w14:textId="061DF5AA" w:rsidR="00867427" w:rsidRDefault="0086742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466625B1" w14:textId="5DBAF8ED" w:rsidR="00867427" w:rsidRDefault="0086742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68EC7410" w14:textId="522D6D17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33BEFF0C" w14:textId="414B3438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7D1F1F68" w14:textId="2E04DB88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0B66C8E6" w14:textId="0135E6E4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0BE7694F" w14:textId="47BFC32F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22AFABFE" w14:textId="4865FD33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0BAF63C6" w14:textId="62935907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49CB40ED" w14:textId="1586A6B5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69B622BA" w14:textId="0B5F2386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5BE27903" w14:textId="1A493DCF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06D50040" w14:textId="347746C1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5EE23A18" w14:textId="27DB9EB6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2F64667D" w14:textId="39BC8FFE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11ECE129" w14:textId="4786AC39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1489E7BE" w14:textId="098C201F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5FB8EC4C" w14:textId="544E11CD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520DB86B" w14:textId="7368BDA1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143FC4C0" w14:textId="6D6BA595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55BC28EF" w14:textId="2E7B3091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4702F90D" w14:textId="23121686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0E5ABA7C" w14:textId="3D94B96C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4B6F4443" w14:textId="77777777" w:rsidR="00366E87" w:rsidRDefault="00366E87" w:rsidP="00366E87">
      <w:pPr>
        <w:rPr>
          <w:rFonts w:ascii="Segoe UI" w:hAnsi="Segoe UI" w:cs="Segoe UI"/>
          <w:b/>
          <w:sz w:val="22"/>
          <w:szCs w:val="22"/>
        </w:rPr>
      </w:pPr>
      <w:r w:rsidRPr="00DE7736">
        <w:rPr>
          <w:rFonts w:ascii="Segoe UI" w:hAnsi="Segoe UI" w:cs="Segoe UI"/>
          <w:b/>
          <w:sz w:val="22"/>
          <w:szCs w:val="22"/>
        </w:rPr>
        <w:t xml:space="preserve">Testiranje </w:t>
      </w:r>
      <w:r>
        <w:rPr>
          <w:rFonts w:ascii="Segoe UI" w:hAnsi="Segoe UI" w:cs="Segoe UI"/>
          <w:b/>
          <w:sz w:val="22"/>
          <w:szCs w:val="22"/>
        </w:rPr>
        <w:t xml:space="preserve">materiala za tiskanje </w:t>
      </w:r>
    </w:p>
    <w:p w14:paraId="069AA8AB" w14:textId="28CF6B60" w:rsidR="00366E87" w:rsidRDefault="00366E87" w:rsidP="00366E87">
      <w:pPr>
        <w:rPr>
          <w:rFonts w:ascii="Segoe UI" w:hAnsi="Segoe UI" w:cs="Segoe UI"/>
          <w:b/>
          <w:sz w:val="22"/>
          <w:szCs w:val="22"/>
        </w:rPr>
      </w:pPr>
    </w:p>
    <w:p w14:paraId="38570EFA" w14:textId="77777777" w:rsidR="00366E87" w:rsidRPr="00DE7736" w:rsidRDefault="00366E87" w:rsidP="00366E87">
      <w:pPr>
        <w:rPr>
          <w:rFonts w:ascii="Segoe UI" w:hAnsi="Segoe UI" w:cs="Segoe UI"/>
          <w:b/>
          <w:sz w:val="22"/>
          <w:szCs w:val="22"/>
        </w:rPr>
      </w:pPr>
    </w:p>
    <w:p w14:paraId="764568EE" w14:textId="47185BE1" w:rsidR="00366E87" w:rsidRDefault="00366E87" w:rsidP="00366E87">
      <w:p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V elektronski obliki so pripravljene datoteke:</w:t>
      </w:r>
    </w:p>
    <w:p w14:paraId="1BB340A1" w14:textId="77777777" w:rsidR="00366E87" w:rsidRDefault="00366E87" w:rsidP="00366E87">
      <w:pPr>
        <w:pStyle w:val="Odstavekseznama"/>
        <w:numPr>
          <w:ilvl w:val="0"/>
          <w:numId w:val="35"/>
        </w:numPr>
        <w:spacing w:after="200" w:line="276" w:lineRule="auto"/>
        <w:rPr>
          <w:rFonts w:ascii="Segoe UI" w:hAnsi="Segoe UI" w:cs="Segoe UI"/>
        </w:rPr>
      </w:pPr>
      <w:r w:rsidRPr="006A3398">
        <w:rPr>
          <w:rFonts w:ascii="Segoe UI" w:hAnsi="Segoe UI" w:cs="Segoe UI"/>
        </w:rPr>
        <w:t xml:space="preserve">Kontrolna_stran.docx </w:t>
      </w:r>
    </w:p>
    <w:p w14:paraId="5FD7773B" w14:textId="59D00095" w:rsidR="00366E87" w:rsidRPr="006A3398" w:rsidRDefault="00366E87" w:rsidP="00366E87">
      <w:pPr>
        <w:pStyle w:val="Odstavekseznama"/>
        <w:spacing w:after="200" w:line="276" w:lineRule="auto"/>
        <w:ind w:left="360"/>
        <w:rPr>
          <w:rFonts w:ascii="Segoe UI" w:hAnsi="Segoe UI" w:cs="Segoe UI"/>
        </w:rPr>
      </w:pPr>
      <w:r w:rsidRPr="006A3398">
        <w:rPr>
          <w:rFonts w:ascii="Segoe UI" w:hAnsi="Segoe UI" w:cs="Segoe UI"/>
        </w:rPr>
        <w:t>(v verzijah sivinska enostranska A4, sivinska dvostranska A4, barvna enostranska A4 in barvna dvostranska A4).</w:t>
      </w:r>
    </w:p>
    <w:p w14:paraId="09CBF428" w14:textId="77777777" w:rsidR="00366E87" w:rsidRDefault="00366E87" w:rsidP="00366E87">
      <w:pPr>
        <w:pStyle w:val="Odstavekseznama"/>
        <w:numPr>
          <w:ilvl w:val="0"/>
          <w:numId w:val="35"/>
        </w:numPr>
        <w:spacing w:after="200" w:line="276" w:lineRule="auto"/>
        <w:rPr>
          <w:rFonts w:ascii="Segoe UI" w:hAnsi="Segoe UI" w:cs="Segoe UI"/>
        </w:rPr>
      </w:pPr>
      <w:r w:rsidRPr="006A3398">
        <w:rPr>
          <w:rFonts w:ascii="Segoe UI" w:hAnsi="Segoe UI" w:cs="Segoe UI"/>
        </w:rPr>
        <w:t xml:space="preserve">ColorCard.pdf </w:t>
      </w:r>
    </w:p>
    <w:p w14:paraId="68060D8A" w14:textId="6915F103" w:rsidR="00366E87" w:rsidRPr="006A3398" w:rsidRDefault="00366E87" w:rsidP="00366E87">
      <w:pPr>
        <w:pStyle w:val="Odstavekseznama"/>
        <w:spacing w:after="200" w:line="276" w:lineRule="auto"/>
        <w:ind w:left="360"/>
        <w:rPr>
          <w:rFonts w:ascii="Segoe UI" w:hAnsi="Segoe UI" w:cs="Segoe UI"/>
        </w:rPr>
      </w:pPr>
      <w:r w:rsidRPr="006A3398">
        <w:rPr>
          <w:rFonts w:ascii="Segoe UI" w:hAnsi="Segoe UI" w:cs="Segoe UI"/>
        </w:rPr>
        <w:t>(barvna enostranska A4)</w:t>
      </w:r>
    </w:p>
    <w:p w14:paraId="7C594F06" w14:textId="77777777" w:rsidR="00366E87" w:rsidRDefault="00366E87" w:rsidP="00366E87">
      <w:pPr>
        <w:pStyle w:val="Odstavekseznama"/>
        <w:numPr>
          <w:ilvl w:val="0"/>
          <w:numId w:val="35"/>
        </w:numPr>
        <w:spacing w:after="200" w:line="276" w:lineRule="auto"/>
        <w:rPr>
          <w:rFonts w:ascii="Segoe UI" w:hAnsi="Segoe UI" w:cs="Segoe UI"/>
        </w:rPr>
      </w:pPr>
      <w:r w:rsidRPr="006A3398">
        <w:rPr>
          <w:rFonts w:ascii="Segoe UI" w:hAnsi="Segoe UI" w:cs="Segoe UI"/>
        </w:rPr>
        <w:t xml:space="preserve">PrinterEvalutionImage_V002_ProPhoto.jpg </w:t>
      </w:r>
    </w:p>
    <w:p w14:paraId="4B4251AE" w14:textId="793188C8" w:rsidR="00366E87" w:rsidRDefault="00366E87" w:rsidP="00366E87">
      <w:pPr>
        <w:pStyle w:val="Odstavekseznama"/>
        <w:spacing w:after="200" w:line="276" w:lineRule="auto"/>
        <w:ind w:left="360"/>
        <w:rPr>
          <w:rFonts w:ascii="Segoe UI" w:hAnsi="Segoe UI" w:cs="Segoe UI"/>
        </w:rPr>
      </w:pPr>
      <w:r w:rsidRPr="006A3398">
        <w:rPr>
          <w:rFonts w:ascii="Segoe UI" w:hAnsi="Segoe UI" w:cs="Segoe UI"/>
        </w:rPr>
        <w:t>(barvna enostranska A4)</w:t>
      </w:r>
    </w:p>
    <w:p w14:paraId="107AC094" w14:textId="77777777" w:rsidR="00366E87" w:rsidRPr="006A3398" w:rsidRDefault="00366E87" w:rsidP="00366E87">
      <w:pPr>
        <w:pStyle w:val="Odstavekseznama"/>
        <w:spacing w:after="200" w:line="276" w:lineRule="auto"/>
        <w:ind w:left="360"/>
        <w:rPr>
          <w:rFonts w:ascii="Segoe UI" w:hAnsi="Segoe UI" w:cs="Segoe UI"/>
        </w:rPr>
      </w:pPr>
    </w:p>
    <w:p w14:paraId="4A44654A" w14:textId="15DE7402" w:rsidR="00366E87" w:rsidRDefault="00366E87" w:rsidP="00366E87">
      <w:pPr>
        <w:rPr>
          <w:rFonts w:ascii="Segoe UI" w:hAnsi="Segoe UI" w:cs="Segoe UI"/>
          <w:b/>
          <w:sz w:val="22"/>
          <w:szCs w:val="22"/>
        </w:rPr>
      </w:pPr>
      <w:r w:rsidRPr="006A3398">
        <w:rPr>
          <w:rFonts w:ascii="Segoe UI" w:hAnsi="Segoe UI" w:cs="Segoe UI"/>
          <w:b/>
          <w:sz w:val="22"/>
          <w:szCs w:val="22"/>
        </w:rPr>
        <w:t xml:space="preserve">Potek tiskanja: </w:t>
      </w:r>
    </w:p>
    <w:p w14:paraId="121539A3" w14:textId="77777777" w:rsidR="00366E87" w:rsidRPr="006A3398" w:rsidRDefault="00366E87" w:rsidP="00366E87">
      <w:pPr>
        <w:rPr>
          <w:rFonts w:ascii="Segoe UI" w:hAnsi="Segoe UI" w:cs="Segoe UI"/>
          <w:b/>
          <w:sz w:val="22"/>
          <w:szCs w:val="22"/>
        </w:rPr>
      </w:pPr>
    </w:p>
    <w:p w14:paraId="3CEEA2FF" w14:textId="77777777" w:rsidR="00366E87" w:rsidRPr="00366E87" w:rsidRDefault="00366E87" w:rsidP="00366E87">
      <w:pPr>
        <w:pStyle w:val="Odstavekseznama"/>
        <w:numPr>
          <w:ilvl w:val="0"/>
          <w:numId w:val="34"/>
        </w:numPr>
        <w:spacing w:after="200" w:line="276" w:lineRule="auto"/>
        <w:ind w:left="360"/>
        <w:rPr>
          <w:rFonts w:ascii="Segoe UI" w:hAnsi="Segoe UI" w:cs="Segoe UI"/>
          <w:b/>
        </w:rPr>
      </w:pPr>
      <w:r w:rsidRPr="00366E87">
        <w:rPr>
          <w:rFonts w:ascii="Segoe UI" w:hAnsi="Segoe UI" w:cs="Segoe UI"/>
          <w:b/>
        </w:rPr>
        <w:t>Črno beli enostranski tiskalnik:</w:t>
      </w:r>
    </w:p>
    <w:p w14:paraId="29EFE5AF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 w:rsidRPr="00DE7736">
        <w:rPr>
          <w:rFonts w:ascii="Segoe UI" w:hAnsi="Segoe UI" w:cs="Segoe UI"/>
        </w:rPr>
        <w:t>Natisnemo</w:t>
      </w:r>
      <w:r>
        <w:rPr>
          <w:rFonts w:ascii="Segoe UI" w:hAnsi="Segoe UI" w:cs="Segoe UI"/>
        </w:rPr>
        <w:t xml:space="preserve"> 498 strani </w:t>
      </w:r>
      <w:r w:rsidRPr="00DE7736">
        <w:rPr>
          <w:rFonts w:ascii="Segoe UI" w:hAnsi="Segoe UI" w:cs="Segoe UI"/>
          <w:i/>
        </w:rPr>
        <w:t>Kontrolna_stran.docx</w:t>
      </w:r>
    </w:p>
    <w:p w14:paraId="734B2444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1 stran </w:t>
      </w:r>
      <w:r w:rsidRPr="00DE7736">
        <w:rPr>
          <w:rFonts w:ascii="Segoe UI" w:hAnsi="Segoe UI" w:cs="Segoe UI"/>
          <w:i/>
        </w:rPr>
        <w:t>ColorCard.pdf</w:t>
      </w:r>
    </w:p>
    <w:p w14:paraId="24BB3FAA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Natisnemo tiskalnikovo stran s statusom natisnjenih strani</w:t>
      </w:r>
    </w:p>
    <w:p w14:paraId="3E861315" w14:textId="09DEA314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Postopek ponavljamo dokler je odtis čitljiv ali se tiskanje ustavi avtomatično</w:t>
      </w:r>
    </w:p>
    <w:p w14:paraId="3D22E65F" w14:textId="77777777" w:rsidR="00366E87" w:rsidRPr="00DE7736" w:rsidRDefault="00366E87" w:rsidP="00366E87">
      <w:pPr>
        <w:pStyle w:val="Odstavekseznama"/>
        <w:spacing w:after="200" w:line="276" w:lineRule="auto"/>
        <w:ind w:left="1080"/>
        <w:rPr>
          <w:rFonts w:ascii="Segoe UI" w:hAnsi="Segoe UI" w:cs="Segoe UI"/>
        </w:rPr>
      </w:pPr>
    </w:p>
    <w:p w14:paraId="3896DA8E" w14:textId="77777777" w:rsidR="00366E87" w:rsidRPr="00366E87" w:rsidRDefault="00366E87" w:rsidP="00366E87">
      <w:pPr>
        <w:pStyle w:val="Odstavekseznama"/>
        <w:numPr>
          <w:ilvl w:val="0"/>
          <w:numId w:val="34"/>
        </w:numPr>
        <w:spacing w:after="200" w:line="276" w:lineRule="auto"/>
        <w:ind w:left="360"/>
        <w:rPr>
          <w:rFonts w:ascii="Segoe UI" w:hAnsi="Segoe UI" w:cs="Segoe UI"/>
          <w:b/>
        </w:rPr>
      </w:pPr>
      <w:r w:rsidRPr="00366E87">
        <w:rPr>
          <w:rFonts w:ascii="Segoe UI" w:hAnsi="Segoe UI" w:cs="Segoe UI"/>
          <w:b/>
        </w:rPr>
        <w:t>Črno beli dvostranski tiskalnik</w:t>
      </w:r>
    </w:p>
    <w:p w14:paraId="0E4B4FD5" w14:textId="77777777" w:rsidR="00366E87" w:rsidRPr="00DE7736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249 dvostranskih strani </w:t>
      </w:r>
      <w:r w:rsidRPr="00DE7736">
        <w:rPr>
          <w:rFonts w:ascii="Segoe UI" w:hAnsi="Segoe UI" w:cs="Segoe UI"/>
          <w:i/>
        </w:rPr>
        <w:t>Kontrolna_stran.docx</w:t>
      </w:r>
    </w:p>
    <w:p w14:paraId="7A425479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1 stran </w:t>
      </w:r>
      <w:r w:rsidRPr="00DE7736">
        <w:rPr>
          <w:rFonts w:ascii="Segoe UI" w:hAnsi="Segoe UI" w:cs="Segoe UI"/>
          <w:i/>
        </w:rPr>
        <w:t>ColorCard.pdf</w:t>
      </w:r>
    </w:p>
    <w:p w14:paraId="5DAFABB4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Natisnemo tiskalnikovo stran s statusom natisnjenih strani</w:t>
      </w:r>
    </w:p>
    <w:p w14:paraId="375AFB12" w14:textId="5CC061BC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Postopek ponavljamo dokler je odtis čitljiv ali se tiskanje ustavi avtomatično</w:t>
      </w:r>
    </w:p>
    <w:p w14:paraId="5B7252B8" w14:textId="77777777" w:rsidR="00366E87" w:rsidRPr="00DE7736" w:rsidRDefault="00366E87" w:rsidP="00366E87">
      <w:pPr>
        <w:pStyle w:val="Odstavekseznama"/>
        <w:spacing w:after="200" w:line="276" w:lineRule="auto"/>
        <w:ind w:left="1080"/>
        <w:rPr>
          <w:rFonts w:ascii="Segoe UI" w:hAnsi="Segoe UI" w:cs="Segoe UI"/>
        </w:rPr>
      </w:pPr>
    </w:p>
    <w:p w14:paraId="385EC3D9" w14:textId="77777777" w:rsidR="00366E87" w:rsidRPr="00366E87" w:rsidRDefault="00366E87" w:rsidP="00366E87">
      <w:pPr>
        <w:pStyle w:val="Odstavekseznama"/>
        <w:numPr>
          <w:ilvl w:val="0"/>
          <w:numId w:val="34"/>
        </w:numPr>
        <w:spacing w:after="200" w:line="276" w:lineRule="auto"/>
        <w:ind w:left="360"/>
        <w:rPr>
          <w:rFonts w:ascii="Segoe UI" w:hAnsi="Segoe UI" w:cs="Segoe UI"/>
          <w:b/>
        </w:rPr>
      </w:pPr>
      <w:r w:rsidRPr="00366E87">
        <w:rPr>
          <w:rFonts w:ascii="Segoe UI" w:hAnsi="Segoe UI" w:cs="Segoe UI"/>
          <w:b/>
        </w:rPr>
        <w:t>Barvni enostranski tiskalnik:</w:t>
      </w:r>
    </w:p>
    <w:p w14:paraId="268C1B4C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 w:rsidRPr="00DE7736">
        <w:rPr>
          <w:rFonts w:ascii="Segoe UI" w:hAnsi="Segoe UI" w:cs="Segoe UI"/>
        </w:rPr>
        <w:t>Natisnemo</w:t>
      </w:r>
      <w:r>
        <w:rPr>
          <w:rFonts w:ascii="Segoe UI" w:hAnsi="Segoe UI" w:cs="Segoe UI"/>
        </w:rPr>
        <w:t xml:space="preserve"> 496 strani </w:t>
      </w:r>
      <w:r w:rsidRPr="00DE7736">
        <w:rPr>
          <w:rFonts w:ascii="Segoe UI" w:hAnsi="Segoe UI" w:cs="Segoe UI"/>
          <w:i/>
        </w:rPr>
        <w:t>Kontrolna_stran.docx</w:t>
      </w:r>
    </w:p>
    <w:p w14:paraId="680006AD" w14:textId="77777777" w:rsidR="00366E87" w:rsidRPr="00DE7736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1 stran </w:t>
      </w:r>
      <w:r w:rsidRPr="00DE7736">
        <w:rPr>
          <w:rFonts w:ascii="Segoe UI" w:hAnsi="Segoe UI" w:cs="Segoe UI"/>
          <w:i/>
        </w:rPr>
        <w:t>ColorCard.pdf</w:t>
      </w:r>
    </w:p>
    <w:p w14:paraId="640D1368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1 stran </w:t>
      </w:r>
      <w:r>
        <w:rPr>
          <w:rFonts w:ascii="Segoe UI" w:hAnsi="Segoe UI" w:cs="Segoe UI"/>
          <w:i/>
        </w:rPr>
        <w:t>PrinterEvalutionImage_V0002_ProPhoto.jpg</w:t>
      </w:r>
    </w:p>
    <w:p w14:paraId="64AE6095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Natisnemo tiskalnikovo stran s statusom natisnjenih strani</w:t>
      </w:r>
    </w:p>
    <w:p w14:paraId="10BC323D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Natisnemo tiskalnikovo stran s statusom tonerja</w:t>
      </w:r>
    </w:p>
    <w:p w14:paraId="1EDFF62D" w14:textId="215CE641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Postopek ponavljamo dokler je odtis čitljiv ali se tiskanje ustavi avtomatično</w:t>
      </w:r>
    </w:p>
    <w:p w14:paraId="03FA0862" w14:textId="77777777" w:rsidR="00366E87" w:rsidRPr="00DE7736" w:rsidRDefault="00366E87" w:rsidP="00366E87">
      <w:pPr>
        <w:pStyle w:val="Odstavekseznama"/>
        <w:spacing w:after="200" w:line="276" w:lineRule="auto"/>
        <w:ind w:left="1080"/>
        <w:rPr>
          <w:rFonts w:ascii="Segoe UI" w:hAnsi="Segoe UI" w:cs="Segoe UI"/>
        </w:rPr>
      </w:pPr>
    </w:p>
    <w:p w14:paraId="10F3CFAD" w14:textId="77777777" w:rsidR="00366E87" w:rsidRPr="00366E87" w:rsidRDefault="00366E87" w:rsidP="00366E87">
      <w:pPr>
        <w:pStyle w:val="Odstavekseznama"/>
        <w:numPr>
          <w:ilvl w:val="0"/>
          <w:numId w:val="34"/>
        </w:numPr>
        <w:spacing w:after="200" w:line="276" w:lineRule="auto"/>
        <w:ind w:left="360"/>
        <w:rPr>
          <w:rFonts w:ascii="Segoe UI" w:hAnsi="Segoe UI" w:cs="Segoe UI"/>
          <w:b/>
        </w:rPr>
      </w:pPr>
      <w:r w:rsidRPr="00366E87">
        <w:rPr>
          <w:rFonts w:ascii="Segoe UI" w:hAnsi="Segoe UI" w:cs="Segoe UI"/>
          <w:b/>
        </w:rPr>
        <w:t>Barvni dvostranski tiskalnik</w:t>
      </w:r>
    </w:p>
    <w:p w14:paraId="7472E394" w14:textId="77777777" w:rsidR="00366E87" w:rsidRPr="00DE7736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248 dvostranskih strani </w:t>
      </w:r>
      <w:r w:rsidRPr="00DE7736">
        <w:rPr>
          <w:rFonts w:ascii="Segoe UI" w:hAnsi="Segoe UI" w:cs="Segoe UI"/>
          <w:i/>
        </w:rPr>
        <w:t>Kontrolna_stran.docx</w:t>
      </w:r>
    </w:p>
    <w:p w14:paraId="7691ACC2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1 stran </w:t>
      </w:r>
      <w:r w:rsidRPr="00DE7736">
        <w:rPr>
          <w:rFonts w:ascii="Segoe UI" w:hAnsi="Segoe UI" w:cs="Segoe UI"/>
          <w:i/>
        </w:rPr>
        <w:t>ColorCard.pdf</w:t>
      </w:r>
    </w:p>
    <w:p w14:paraId="4D9D8264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Natisnemo 1 stran </w:t>
      </w:r>
      <w:r>
        <w:rPr>
          <w:rFonts w:ascii="Segoe UI" w:hAnsi="Segoe UI" w:cs="Segoe UI"/>
          <w:i/>
        </w:rPr>
        <w:t>PrinterEvalutionImage_V0002_ProPhoto.jpg</w:t>
      </w:r>
    </w:p>
    <w:p w14:paraId="2EA0102B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Natisnemo tiskalnikovo stran s statusom natisnjenih strani</w:t>
      </w:r>
    </w:p>
    <w:p w14:paraId="4D99134B" w14:textId="77777777" w:rsidR="00366E87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Natisnemo tiskalnikovo stran s statusom tonerja</w:t>
      </w:r>
    </w:p>
    <w:p w14:paraId="0485FDA4" w14:textId="77777777" w:rsidR="00366E87" w:rsidRPr="00DE7736" w:rsidRDefault="00366E87" w:rsidP="00366E87">
      <w:pPr>
        <w:pStyle w:val="Odstavekseznama"/>
        <w:numPr>
          <w:ilvl w:val="1"/>
          <w:numId w:val="34"/>
        </w:numPr>
        <w:spacing w:after="200" w:line="276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Postopek ponavljamo dokler je odtis čitljiv ali se tiskanje ustavi avtomatično</w:t>
      </w:r>
    </w:p>
    <w:p w14:paraId="7942137D" w14:textId="18F6E52D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52C2B422" w14:textId="7DD005BB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3078C288" w14:textId="5228F523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08511044" w14:textId="7A307D23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313DB3D5" w14:textId="0C403A6E" w:rsidR="00366E8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p w14:paraId="170E3C92" w14:textId="77777777" w:rsidR="00366E87" w:rsidRPr="00867427" w:rsidRDefault="00366E87" w:rsidP="00867427">
      <w:pPr>
        <w:jc w:val="both"/>
        <w:rPr>
          <w:rFonts w:ascii="Segoe UI" w:hAnsi="Segoe UI" w:cs="Segoe UI"/>
          <w:sz w:val="22"/>
          <w:szCs w:val="22"/>
        </w:rPr>
      </w:pPr>
    </w:p>
    <w:sectPr w:rsidR="00366E87" w:rsidRPr="00867427" w:rsidSect="00F50F82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1" w:right="709" w:bottom="1418" w:left="4253" w:header="227" w:footer="227" w:gutter="28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ADF09" w14:textId="77777777" w:rsidR="00297E98" w:rsidRDefault="00297E98">
      <w:r>
        <w:separator/>
      </w:r>
    </w:p>
  </w:endnote>
  <w:endnote w:type="continuationSeparator" w:id="0">
    <w:p w14:paraId="514ADF0A" w14:textId="77777777" w:rsidR="00297E98" w:rsidRDefault="0029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DF0D" w14:textId="77777777" w:rsidR="00297E98" w:rsidRDefault="00297E9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14ADF0E" w14:textId="77777777" w:rsidR="00297E98" w:rsidRDefault="00297E9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DF0F" w14:textId="3927E82B" w:rsidR="00297E98" w:rsidRDefault="00297E98">
    <w:pPr>
      <w:pStyle w:val="Noga"/>
      <w:framePr w:wrap="around" w:vAnchor="text" w:hAnchor="margin" w:xAlign="right" w:y="1"/>
      <w:rPr>
        <w:rStyle w:val="tevilkastrani"/>
        <w:rFonts w:ascii="Arial" w:hAnsi="Arial"/>
        <w:sz w:val="18"/>
      </w:rPr>
    </w:pPr>
    <w:r>
      <w:rPr>
        <w:rStyle w:val="tevilkastrani"/>
        <w:rFonts w:ascii="Arial" w:hAnsi="Arial"/>
        <w:sz w:val="18"/>
      </w:rPr>
      <w:fldChar w:fldCharType="begin"/>
    </w:r>
    <w:r>
      <w:rPr>
        <w:rStyle w:val="tevilkastrani"/>
        <w:rFonts w:ascii="Arial" w:hAnsi="Arial"/>
        <w:sz w:val="18"/>
      </w:rPr>
      <w:instrText xml:space="preserve">PAGE  </w:instrText>
    </w:r>
    <w:r>
      <w:rPr>
        <w:rStyle w:val="tevilkastrani"/>
        <w:rFonts w:ascii="Arial" w:hAnsi="Arial"/>
        <w:sz w:val="18"/>
      </w:rPr>
      <w:fldChar w:fldCharType="separate"/>
    </w:r>
    <w:r w:rsidR="0054777F">
      <w:rPr>
        <w:rStyle w:val="tevilkastrani"/>
        <w:rFonts w:ascii="Arial" w:hAnsi="Arial"/>
        <w:noProof/>
        <w:sz w:val="18"/>
      </w:rPr>
      <w:t>3</w:t>
    </w:r>
    <w:r>
      <w:rPr>
        <w:rStyle w:val="tevilkastrani"/>
        <w:rFonts w:ascii="Arial" w:hAnsi="Arial"/>
        <w:sz w:val="18"/>
      </w:rPr>
      <w:fldChar w:fldCharType="end"/>
    </w:r>
  </w:p>
  <w:p w14:paraId="514ADF10" w14:textId="77777777" w:rsidR="00297E98" w:rsidRDefault="00297E98">
    <w:pPr>
      <w:pStyle w:val="Noga"/>
      <w:ind w:right="360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2096" behindDoc="0" locked="1" layoutInCell="0" allowOverlap="1" wp14:anchorId="514ADF19" wp14:editId="1C67667E">
              <wp:simplePos x="0" y="0"/>
              <wp:positionH relativeFrom="page">
                <wp:posOffset>390525</wp:posOffset>
              </wp:positionH>
              <wp:positionV relativeFrom="page">
                <wp:posOffset>10210800</wp:posOffset>
              </wp:positionV>
              <wp:extent cx="6858000" cy="635"/>
              <wp:effectExtent l="0" t="0" r="19050" b="37465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35DE09" id="Line 1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.75pt,804pt" to="570.75pt,8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DF12" w14:textId="45A6F600" w:rsidR="00297E98" w:rsidRDefault="00297E98" w:rsidP="005B22D5">
    <w:pPr>
      <w:pStyle w:val="Noga"/>
      <w:jc w:val="right"/>
      <w:rPr>
        <w:szCs w:val="12"/>
      </w:rPr>
    </w:pPr>
    <w:r>
      <w:rPr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14ADF13" w14:textId="26264EC6" w:rsidR="00297E98" w:rsidRPr="00156D7D" w:rsidRDefault="00297E98" w:rsidP="00EA6A21">
    <w:pPr>
      <w:pStyle w:val="Noga"/>
      <w:jc w:val="right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ADF07" w14:textId="77777777" w:rsidR="00297E98" w:rsidRDefault="00297E98">
      <w:r>
        <w:separator/>
      </w:r>
    </w:p>
  </w:footnote>
  <w:footnote w:type="continuationSeparator" w:id="0">
    <w:p w14:paraId="514ADF08" w14:textId="77777777" w:rsidR="00297E98" w:rsidRDefault="00297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DF0B" w14:textId="7A571FCE" w:rsidR="00297E98" w:rsidRPr="00156D7D" w:rsidRDefault="00297E98" w:rsidP="00AC0627">
    <w:pPr>
      <w:pStyle w:val="Noga"/>
      <w:spacing w:before="240"/>
      <w:ind w:left="-3828"/>
      <w:rPr>
        <w:szCs w:val="12"/>
      </w:rPr>
    </w:pPr>
    <w:r>
      <w:rPr>
        <w:szCs w:val="12"/>
      </w:rPr>
      <w:t xml:space="preserve">                                                                    </w:t>
    </w:r>
    <w:r w:rsidR="00F50F82">
      <w:rPr>
        <w:szCs w:val="12"/>
      </w:rPr>
      <w:t xml:space="preserve">                               </w:t>
    </w:r>
  </w:p>
  <w:p w14:paraId="514ADF0C" w14:textId="26A8BAF4" w:rsidR="00297E98" w:rsidRDefault="00F50F82" w:rsidP="005B22D5">
    <w:pPr>
      <w:jc w:val="right"/>
    </w:pPr>
    <w:r>
      <w:rPr>
        <w:noProof/>
        <w:lang w:eastAsia="sl-SI"/>
      </w:rPr>
      <w:drawing>
        <wp:inline distT="0" distB="0" distL="0" distR="0" wp14:anchorId="2015D3CF" wp14:editId="1B416C10">
          <wp:extent cx="1247775" cy="218537"/>
          <wp:effectExtent l="0" t="0" r="0" b="0"/>
          <wp:docPr id="8" name="Slika 8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185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7E98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514ADF17" wp14:editId="26520065">
              <wp:simplePos x="0" y="0"/>
              <wp:positionH relativeFrom="page">
                <wp:posOffset>447675</wp:posOffset>
              </wp:positionH>
              <wp:positionV relativeFrom="page">
                <wp:posOffset>762000</wp:posOffset>
              </wp:positionV>
              <wp:extent cx="6858000" cy="635"/>
              <wp:effectExtent l="0" t="0" r="0" b="0"/>
              <wp:wrapNone/>
              <wp:docPr id="5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AA2513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.25pt,60pt" to="575.2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DF11" w14:textId="3218DEE2" w:rsidR="00297E98" w:rsidRDefault="00297E98" w:rsidP="00F50F82">
    <w:pPr>
      <w:pStyle w:val="Glava"/>
      <w:ind w:left="-3828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14ADF1B" wp14:editId="606C3A96">
              <wp:simplePos x="0" y="0"/>
              <wp:positionH relativeFrom="column">
                <wp:posOffset>-995045</wp:posOffset>
              </wp:positionH>
              <wp:positionV relativeFrom="paragraph">
                <wp:posOffset>1216660</wp:posOffset>
              </wp:positionV>
              <wp:extent cx="4324350" cy="895350"/>
              <wp:effectExtent l="0" t="0" r="0" b="0"/>
              <wp:wrapNone/>
              <wp:docPr id="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2435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2AC758" id="Rectangle 13" o:spid="_x0000_s1026" style="position:absolute;margin-left:-78.35pt;margin-top:95.8pt;width:340.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" o:allowincell="f" filled="f" stroked="f"/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514ADF1E" wp14:editId="514ADF1F">
              <wp:simplePos x="0" y="0"/>
              <wp:positionH relativeFrom="page">
                <wp:posOffset>505460</wp:posOffset>
              </wp:positionH>
              <wp:positionV relativeFrom="page">
                <wp:posOffset>10062845</wp:posOffset>
              </wp:positionV>
              <wp:extent cx="6858000" cy="635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8DBEEE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8pt,792.35pt" to="579.8pt,7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1072" behindDoc="0" locked="1" layoutInCell="0" allowOverlap="1" wp14:anchorId="514ADF20" wp14:editId="22870F38">
              <wp:simplePos x="0" y="0"/>
              <wp:positionH relativeFrom="page">
                <wp:posOffset>466725</wp:posOffset>
              </wp:positionH>
              <wp:positionV relativeFrom="page">
                <wp:posOffset>638175</wp:posOffset>
              </wp:positionV>
              <wp:extent cx="6858000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A910DA" id="Line 3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75pt,50.25pt" to="576.7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t xml:space="preserve">                                                                                                     </w:t>
    </w:r>
    <w:r w:rsidR="00F50F82">
      <w:rPr>
        <w:noProof/>
        <w:lang w:eastAsia="sl-SI"/>
      </w:rPr>
      <w:drawing>
        <wp:inline distT="0" distB="0" distL="0" distR="0" wp14:anchorId="5BC868F1" wp14:editId="326EDF4F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E422B"/>
    <w:multiLevelType w:val="hybridMultilevel"/>
    <w:tmpl w:val="EAB0F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D1038"/>
    <w:multiLevelType w:val="hybridMultilevel"/>
    <w:tmpl w:val="F494759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CB0DFC"/>
    <w:multiLevelType w:val="hybridMultilevel"/>
    <w:tmpl w:val="7660DC10"/>
    <w:lvl w:ilvl="0" w:tplc="3E34A2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F263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702B8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FE0473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EFE3DE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1BF4C1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BC88BA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DFE6D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8FF407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5045C"/>
    <w:multiLevelType w:val="hybridMultilevel"/>
    <w:tmpl w:val="8E1652F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C5365D"/>
    <w:multiLevelType w:val="hybridMultilevel"/>
    <w:tmpl w:val="3824230E"/>
    <w:lvl w:ilvl="0" w:tplc="30A6DEE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34AD9"/>
    <w:multiLevelType w:val="hybridMultilevel"/>
    <w:tmpl w:val="AA586056"/>
    <w:lvl w:ilvl="0" w:tplc="272662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B3FD0"/>
    <w:multiLevelType w:val="hybridMultilevel"/>
    <w:tmpl w:val="9C2CF0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5E73CE"/>
    <w:multiLevelType w:val="hybridMultilevel"/>
    <w:tmpl w:val="137610DE"/>
    <w:lvl w:ilvl="0" w:tplc="A8F2E23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C0E9D"/>
    <w:multiLevelType w:val="hybridMultilevel"/>
    <w:tmpl w:val="B75008F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D12A2E"/>
    <w:multiLevelType w:val="hybridMultilevel"/>
    <w:tmpl w:val="ABFEB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B7578"/>
    <w:multiLevelType w:val="hybridMultilevel"/>
    <w:tmpl w:val="1706A6DA"/>
    <w:lvl w:ilvl="0" w:tplc="76E831DE">
      <w:start w:val="1"/>
      <w:numFmt w:val="bullet"/>
      <w:pStyle w:val="Oznaenseznam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39C5B97"/>
    <w:multiLevelType w:val="hybridMultilevel"/>
    <w:tmpl w:val="EAB0F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11E28"/>
    <w:multiLevelType w:val="multilevel"/>
    <w:tmpl w:val="D4C87A8C"/>
    <w:lvl w:ilvl="0">
      <w:start w:val="1"/>
      <w:numFmt w:val="bullet"/>
      <w:lvlText w:val=""/>
      <w:lvlJc w:val="left"/>
      <w:pPr>
        <w:tabs>
          <w:tab w:val="num" w:pos="-20"/>
        </w:tabs>
        <w:ind w:left="15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20"/>
        </w:tabs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</w:abstractNum>
  <w:abstractNum w:abstractNumId="13" w15:restartNumberingAfterBreak="0">
    <w:nsid w:val="3DD72D5A"/>
    <w:multiLevelType w:val="multilevel"/>
    <w:tmpl w:val="93BABDBA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191" w:hanging="511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ECD7BFF"/>
    <w:multiLevelType w:val="hybridMultilevel"/>
    <w:tmpl w:val="56AC8A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6795A"/>
    <w:multiLevelType w:val="hybridMultilevel"/>
    <w:tmpl w:val="7A5C8F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E0904"/>
    <w:multiLevelType w:val="hybridMultilevel"/>
    <w:tmpl w:val="20CE0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7059C"/>
    <w:multiLevelType w:val="hybridMultilevel"/>
    <w:tmpl w:val="EC2A8A4E"/>
    <w:lvl w:ilvl="0" w:tplc="4600E16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1E1995"/>
    <w:multiLevelType w:val="hybridMultilevel"/>
    <w:tmpl w:val="9A5E9BE4"/>
    <w:lvl w:ilvl="0" w:tplc="2BA0096E">
      <w:start w:val="1"/>
      <w:numFmt w:val="bullet"/>
      <w:pStyle w:val="Alinej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pStyle w:val="Alineja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F7735"/>
    <w:multiLevelType w:val="hybridMultilevel"/>
    <w:tmpl w:val="EAB0F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E1E9F"/>
    <w:multiLevelType w:val="hybridMultilevel"/>
    <w:tmpl w:val="DC7630D0"/>
    <w:lvl w:ilvl="0" w:tplc="A8F2E238">
      <w:start w:val="1"/>
      <w:numFmt w:val="bullet"/>
      <w:lvlText w:val=""/>
      <w:lvlJc w:val="left"/>
      <w:pPr>
        <w:tabs>
          <w:tab w:val="num" w:pos="510"/>
        </w:tabs>
        <w:ind w:left="510" w:hanging="170"/>
      </w:pPr>
      <w:rPr>
        <w:rFonts w:ascii="Symbol" w:hAnsi="Symbol" w:hint="default"/>
      </w:rPr>
    </w:lvl>
    <w:lvl w:ilvl="1" w:tplc="04AE0244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80810E0"/>
    <w:multiLevelType w:val="hybridMultilevel"/>
    <w:tmpl w:val="4A8AE81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4260A6"/>
    <w:multiLevelType w:val="hybridMultilevel"/>
    <w:tmpl w:val="F7A4F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C778E"/>
    <w:multiLevelType w:val="hybridMultilevel"/>
    <w:tmpl w:val="371A73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ED2451"/>
    <w:multiLevelType w:val="hybridMultilevel"/>
    <w:tmpl w:val="18C6DE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F535BB"/>
    <w:multiLevelType w:val="hybridMultilevel"/>
    <w:tmpl w:val="0AA4B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D408C"/>
    <w:multiLevelType w:val="hybridMultilevel"/>
    <w:tmpl w:val="086099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C94724"/>
    <w:multiLevelType w:val="hybridMultilevel"/>
    <w:tmpl w:val="EAB0F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87137"/>
    <w:multiLevelType w:val="hybridMultilevel"/>
    <w:tmpl w:val="105CF130"/>
    <w:lvl w:ilvl="0" w:tplc="6B7863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4D8201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AC43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D28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E2A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C808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3C6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5C5D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7062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99A06B8"/>
    <w:multiLevelType w:val="hybridMultilevel"/>
    <w:tmpl w:val="EDBA99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5B0"/>
    <w:multiLevelType w:val="hybridMultilevel"/>
    <w:tmpl w:val="F05233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E5F52"/>
    <w:multiLevelType w:val="hybridMultilevel"/>
    <w:tmpl w:val="4D1ECE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725510"/>
    <w:multiLevelType w:val="hybridMultilevel"/>
    <w:tmpl w:val="2564EE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16594B"/>
    <w:multiLevelType w:val="hybridMultilevel"/>
    <w:tmpl w:val="EAB0F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7"/>
  </w:num>
  <w:num w:numId="4">
    <w:abstractNumId w:val="13"/>
  </w:num>
  <w:num w:numId="5">
    <w:abstractNumId w:val="5"/>
  </w:num>
  <w:num w:numId="6">
    <w:abstractNumId w:val="6"/>
  </w:num>
  <w:num w:numId="7">
    <w:abstractNumId w:val="9"/>
  </w:num>
  <w:num w:numId="8">
    <w:abstractNumId w:val="20"/>
  </w:num>
  <w:num w:numId="9">
    <w:abstractNumId w:val="22"/>
  </w:num>
  <w:num w:numId="10">
    <w:abstractNumId w:val="10"/>
  </w:num>
  <w:num w:numId="11">
    <w:abstractNumId w:val="2"/>
  </w:num>
  <w:num w:numId="12">
    <w:abstractNumId w:val="21"/>
  </w:num>
  <w:num w:numId="13">
    <w:abstractNumId w:val="32"/>
  </w:num>
  <w:num w:numId="14">
    <w:abstractNumId w:val="26"/>
  </w:num>
  <w:num w:numId="15">
    <w:abstractNumId w:val="24"/>
  </w:num>
  <w:num w:numId="16">
    <w:abstractNumId w:val="33"/>
  </w:num>
  <w:num w:numId="17">
    <w:abstractNumId w:val="31"/>
  </w:num>
  <w:num w:numId="18">
    <w:abstractNumId w:val="4"/>
  </w:num>
  <w:num w:numId="19">
    <w:abstractNumId w:val="14"/>
  </w:num>
  <w:num w:numId="20">
    <w:abstractNumId w:val="17"/>
  </w:num>
  <w:num w:numId="21">
    <w:abstractNumId w:val="15"/>
  </w:num>
  <w:num w:numId="22">
    <w:abstractNumId w:val="25"/>
  </w:num>
  <w:num w:numId="23">
    <w:abstractNumId w:val="16"/>
  </w:num>
  <w:num w:numId="24">
    <w:abstractNumId w:val="19"/>
  </w:num>
  <w:num w:numId="25">
    <w:abstractNumId w:val="23"/>
  </w:num>
  <w:num w:numId="26">
    <w:abstractNumId w:val="11"/>
  </w:num>
  <w:num w:numId="27">
    <w:abstractNumId w:val="0"/>
  </w:num>
  <w:num w:numId="28">
    <w:abstractNumId w:val="12"/>
  </w:num>
  <w:num w:numId="29">
    <w:abstractNumId w:val="3"/>
  </w:num>
  <w:num w:numId="30">
    <w:abstractNumId w:val="18"/>
  </w:num>
  <w:num w:numId="31">
    <w:abstractNumId w:val="1"/>
  </w:num>
  <w:num w:numId="32">
    <w:abstractNumId w:val="27"/>
  </w:num>
  <w:num w:numId="33">
    <w:abstractNumId w:val="34"/>
  </w:num>
  <w:num w:numId="34">
    <w:abstractNumId w:val="30"/>
  </w:num>
  <w:num w:numId="3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145" fill="f" fillcolor="white" stroke="f">
      <v:fill color="white" on="f"/>
      <v:stroke on="f"/>
      <o:colormru v:ext="edit" colors="white,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0D"/>
    <w:rsid w:val="00005A96"/>
    <w:rsid w:val="00007E86"/>
    <w:rsid w:val="00014A84"/>
    <w:rsid w:val="00044E6D"/>
    <w:rsid w:val="00051280"/>
    <w:rsid w:val="00066421"/>
    <w:rsid w:val="00092730"/>
    <w:rsid w:val="000A1452"/>
    <w:rsid w:val="000C1F22"/>
    <w:rsid w:val="00121B76"/>
    <w:rsid w:val="00152B49"/>
    <w:rsid w:val="00156D7D"/>
    <w:rsid w:val="001758DC"/>
    <w:rsid w:val="001B4C5F"/>
    <w:rsid w:val="001F1F07"/>
    <w:rsid w:val="001F3952"/>
    <w:rsid w:val="00203E41"/>
    <w:rsid w:val="002050F2"/>
    <w:rsid w:val="002171D3"/>
    <w:rsid w:val="0023788A"/>
    <w:rsid w:val="00242D7F"/>
    <w:rsid w:val="00250F7F"/>
    <w:rsid w:val="00281184"/>
    <w:rsid w:val="00297E98"/>
    <w:rsid w:val="002B6BE6"/>
    <w:rsid w:val="002E1CDE"/>
    <w:rsid w:val="00331BC8"/>
    <w:rsid w:val="00343BA1"/>
    <w:rsid w:val="00357DF2"/>
    <w:rsid w:val="003633BB"/>
    <w:rsid w:val="00366E87"/>
    <w:rsid w:val="00377A8E"/>
    <w:rsid w:val="00392544"/>
    <w:rsid w:val="003D2B40"/>
    <w:rsid w:val="003E4B2D"/>
    <w:rsid w:val="003F5AC3"/>
    <w:rsid w:val="003F638C"/>
    <w:rsid w:val="0040791C"/>
    <w:rsid w:val="00421254"/>
    <w:rsid w:val="00432ABF"/>
    <w:rsid w:val="0045071F"/>
    <w:rsid w:val="00453513"/>
    <w:rsid w:val="00455E25"/>
    <w:rsid w:val="00461474"/>
    <w:rsid w:val="0046289B"/>
    <w:rsid w:val="0046493E"/>
    <w:rsid w:val="00464CD5"/>
    <w:rsid w:val="004740D1"/>
    <w:rsid w:val="004866C9"/>
    <w:rsid w:val="004A69F1"/>
    <w:rsid w:val="004D240D"/>
    <w:rsid w:val="004E5E5C"/>
    <w:rsid w:val="00531B72"/>
    <w:rsid w:val="005349EE"/>
    <w:rsid w:val="0054777F"/>
    <w:rsid w:val="00557BB8"/>
    <w:rsid w:val="00564800"/>
    <w:rsid w:val="005715AB"/>
    <w:rsid w:val="005834D9"/>
    <w:rsid w:val="005B22D5"/>
    <w:rsid w:val="005D303E"/>
    <w:rsid w:val="005F697A"/>
    <w:rsid w:val="00605ACF"/>
    <w:rsid w:val="00641846"/>
    <w:rsid w:val="00643DAF"/>
    <w:rsid w:val="006530D5"/>
    <w:rsid w:val="0067761A"/>
    <w:rsid w:val="006B4497"/>
    <w:rsid w:val="006D32CF"/>
    <w:rsid w:val="006D50B5"/>
    <w:rsid w:val="006E4E5D"/>
    <w:rsid w:val="0071421E"/>
    <w:rsid w:val="007334FE"/>
    <w:rsid w:val="00757A90"/>
    <w:rsid w:val="007A5729"/>
    <w:rsid w:val="007E0D5A"/>
    <w:rsid w:val="007E7159"/>
    <w:rsid w:val="007F0E09"/>
    <w:rsid w:val="007F2917"/>
    <w:rsid w:val="00834D40"/>
    <w:rsid w:val="00855D3E"/>
    <w:rsid w:val="00867427"/>
    <w:rsid w:val="008A05F5"/>
    <w:rsid w:val="008A0B45"/>
    <w:rsid w:val="008B0469"/>
    <w:rsid w:val="008D5A83"/>
    <w:rsid w:val="00907467"/>
    <w:rsid w:val="00907F8E"/>
    <w:rsid w:val="009119C5"/>
    <w:rsid w:val="009211C8"/>
    <w:rsid w:val="00926118"/>
    <w:rsid w:val="00946D23"/>
    <w:rsid w:val="0097008C"/>
    <w:rsid w:val="00994B7C"/>
    <w:rsid w:val="009A10DE"/>
    <w:rsid w:val="009C21BC"/>
    <w:rsid w:val="009D40E3"/>
    <w:rsid w:val="00A57B92"/>
    <w:rsid w:val="00A72A4D"/>
    <w:rsid w:val="00A904C3"/>
    <w:rsid w:val="00AC0627"/>
    <w:rsid w:val="00AD7AE2"/>
    <w:rsid w:val="00AE3EEC"/>
    <w:rsid w:val="00AE5109"/>
    <w:rsid w:val="00AE5540"/>
    <w:rsid w:val="00B1121D"/>
    <w:rsid w:val="00B170DC"/>
    <w:rsid w:val="00B275B0"/>
    <w:rsid w:val="00B434EF"/>
    <w:rsid w:val="00B467B9"/>
    <w:rsid w:val="00B53833"/>
    <w:rsid w:val="00B552D4"/>
    <w:rsid w:val="00B56983"/>
    <w:rsid w:val="00B60201"/>
    <w:rsid w:val="00B72B90"/>
    <w:rsid w:val="00B803C4"/>
    <w:rsid w:val="00B83DFC"/>
    <w:rsid w:val="00B8463E"/>
    <w:rsid w:val="00BA2341"/>
    <w:rsid w:val="00BA616B"/>
    <w:rsid w:val="00BC5CD5"/>
    <w:rsid w:val="00BE1D6E"/>
    <w:rsid w:val="00BF308B"/>
    <w:rsid w:val="00C02A6E"/>
    <w:rsid w:val="00C04C2A"/>
    <w:rsid w:val="00C44F5F"/>
    <w:rsid w:val="00C66AC0"/>
    <w:rsid w:val="00C92F6E"/>
    <w:rsid w:val="00CA3C79"/>
    <w:rsid w:val="00CB7B24"/>
    <w:rsid w:val="00D219F4"/>
    <w:rsid w:val="00D253B0"/>
    <w:rsid w:val="00D41404"/>
    <w:rsid w:val="00D53CE3"/>
    <w:rsid w:val="00D659BA"/>
    <w:rsid w:val="00D7470E"/>
    <w:rsid w:val="00D93EE1"/>
    <w:rsid w:val="00DA367C"/>
    <w:rsid w:val="00DA698B"/>
    <w:rsid w:val="00DB55C9"/>
    <w:rsid w:val="00DD7A53"/>
    <w:rsid w:val="00DE078E"/>
    <w:rsid w:val="00DF0F94"/>
    <w:rsid w:val="00E065D8"/>
    <w:rsid w:val="00E1041E"/>
    <w:rsid w:val="00E9006B"/>
    <w:rsid w:val="00EA6A21"/>
    <w:rsid w:val="00EB2B80"/>
    <w:rsid w:val="00EB45C4"/>
    <w:rsid w:val="00EB6D28"/>
    <w:rsid w:val="00EC1640"/>
    <w:rsid w:val="00EC2D86"/>
    <w:rsid w:val="00EC55BA"/>
    <w:rsid w:val="00F00B92"/>
    <w:rsid w:val="00F02FD0"/>
    <w:rsid w:val="00F42F44"/>
    <w:rsid w:val="00F44691"/>
    <w:rsid w:val="00F50F82"/>
    <w:rsid w:val="00F511F3"/>
    <w:rsid w:val="00F639B7"/>
    <w:rsid w:val="00F91B18"/>
    <w:rsid w:val="00F95577"/>
    <w:rsid w:val="00FA2509"/>
    <w:rsid w:val="00FB3FA8"/>
    <w:rsid w:val="00FB59C0"/>
    <w:rsid w:val="00FD1139"/>
    <w:rsid w:val="00FE0665"/>
    <w:rsid w:val="00FF5671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  <o:colormru v:ext="edit" colors="white,#ffc"/>
    </o:shapedefaults>
    <o:shapelayout v:ext="edit">
      <o:idmap v:ext="edit" data="1"/>
    </o:shapelayout>
  </w:shapeDefaults>
  <w:decimalSymbol w:val=","/>
  <w:listSeparator w:val=";"/>
  <w14:docId w14:val="514ADCA3"/>
  <w15:docId w15:val="{CD99338C-C61C-409C-B531-AD35FCF5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21"/>
    <w:lsdException w:name="Light List" w:uiPriority="22"/>
    <w:lsdException w:name="Light Grid" w:uiPriority="23"/>
    <w:lsdException w:name="Medium Shading 1" w:uiPriority="24"/>
    <w:lsdException w:name="Medium Shading 2" w:uiPriority="25"/>
    <w:lsdException w:name="Medium List 1" w:uiPriority="26"/>
    <w:lsdException w:name="Medium List 2" w:uiPriority="27"/>
    <w:lsdException w:name="Medium Grid 1" w:uiPriority="28"/>
    <w:lsdException w:name="Medium Grid 2" w:uiPriority="29"/>
    <w:lsdException w:name="Medium Grid 3" w:uiPriority="30"/>
    <w:lsdException w:name="Dark List" w:uiPriority="31"/>
    <w:lsdException w:name="Colorful Shading" w:uiPriority="32"/>
    <w:lsdException w:name="Colorful List" w:uiPriority="33"/>
    <w:lsdException w:name="Colorful Grid" w:uiPriority="34"/>
    <w:lsdException w:name="Light Shading Accent 1" w:uiPriority="35"/>
    <w:lsdException w:name="Light List Accent 1" w:uiPriority="36"/>
    <w:lsdException w:name="Light Grid Accent 1" w:uiPriority="37"/>
    <w:lsdException w:name="Medium Shading 1 Accent 1" w:uiPriority="38"/>
    <w:lsdException w:name="Medium Shading 2 Accent 1" w:uiPriority="39"/>
    <w:lsdException w:name="Medium List 1 Accent 1" w:uiPriority="4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55BA"/>
    <w:rPr>
      <w:sz w:val="24"/>
      <w:lang w:eastAsia="en-US"/>
    </w:rPr>
  </w:style>
  <w:style w:type="paragraph" w:styleId="Naslov1">
    <w:name w:val="heading 1"/>
    <w:aliases w:val="H1"/>
    <w:basedOn w:val="Navaden"/>
    <w:next w:val="Navaden"/>
    <w:link w:val="Naslov1Znak"/>
    <w:autoRedefine/>
    <w:qFormat/>
    <w:rsid w:val="00AE5109"/>
    <w:pPr>
      <w:keepNext/>
      <w:pageBreakBefore/>
      <w:framePr w:w="3264" w:hSpace="187" w:vSpace="187" w:wrap="notBeside" w:vAnchor="page" w:hAnchor="page" w:x="678" w:y="1340"/>
      <w:spacing w:before="4"/>
      <w:outlineLvl w:val="0"/>
    </w:pPr>
    <w:rPr>
      <w:rFonts w:ascii="Segoe UI" w:hAnsi="Segoe UI" w:cs="Segoe UI"/>
      <w:b/>
      <w:bCs/>
      <w:caps/>
      <w:spacing w:val="-10"/>
      <w:kern w:val="28"/>
      <w:szCs w:val="28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qFormat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customStyle="1" w:styleId="Achievement">
    <w:name w:val="Achievement"/>
    <w:basedOn w:val="Telobesedila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ascii="Arial" w:eastAsia="Batang" w:hAnsi="Arial"/>
      <w:spacing w:val="-5"/>
      <w:sz w:val="20"/>
      <w:lang w:val="en-US"/>
    </w:rPr>
  </w:style>
  <w:style w:type="paragraph" w:customStyle="1" w:styleId="CompanyName">
    <w:name w:val="Company Name"/>
    <w:basedOn w:val="Navaden"/>
    <w:next w:val="Navaden"/>
    <w:autoRedefine/>
    <w:pPr>
      <w:jc w:val="both"/>
    </w:pPr>
    <w:rPr>
      <w:rFonts w:ascii="Arial" w:hAnsi="Arial"/>
      <w:sz w:val="20"/>
    </w:rPr>
  </w:style>
  <w:style w:type="character" w:customStyle="1" w:styleId="NogaZnak">
    <w:name w:val="Noga Znak"/>
    <w:link w:val="Noga"/>
    <w:uiPriority w:val="99"/>
    <w:rsid w:val="00156D7D"/>
    <w:rPr>
      <w:sz w:val="24"/>
      <w:lang w:eastAsia="en-US"/>
    </w:rPr>
  </w:style>
  <w:style w:type="paragraph" w:styleId="Telobesedila">
    <w:name w:val="Body Text"/>
    <w:basedOn w:val="Navaden"/>
    <w:pPr>
      <w:spacing w:after="120"/>
    </w:p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Odstavekseznama">
    <w:name w:val="List Paragraph"/>
    <w:basedOn w:val="Navaden"/>
    <w:uiPriority w:val="34"/>
    <w:qFormat/>
    <w:rsid w:val="00AE5109"/>
    <w:pPr>
      <w:ind w:left="720"/>
      <w:contextualSpacing/>
    </w:pPr>
  </w:style>
  <w:style w:type="table" w:styleId="Tabelamrea">
    <w:name w:val="Table Grid"/>
    <w:basedOn w:val="Navadnatabela"/>
    <w:uiPriority w:val="59"/>
    <w:rsid w:val="00AE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AE510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E5109"/>
    <w:rPr>
      <w:rFonts w:ascii="Tahoma" w:hAnsi="Tahoma" w:cs="Tahoma"/>
      <w:sz w:val="16"/>
      <w:szCs w:val="16"/>
      <w:lang w:eastAsia="en-US"/>
    </w:rPr>
  </w:style>
  <w:style w:type="character" w:customStyle="1" w:styleId="Naslov1Znak">
    <w:name w:val="Naslov 1 Znak"/>
    <w:aliases w:val="H1 Znak"/>
    <w:basedOn w:val="Privzetapisavaodstavka"/>
    <w:link w:val="Naslov1"/>
    <w:rsid w:val="00B170DC"/>
    <w:rPr>
      <w:rFonts w:ascii="Segoe UI" w:hAnsi="Segoe UI" w:cs="Segoe UI"/>
      <w:b/>
      <w:bCs/>
      <w:caps/>
      <w:spacing w:val="-10"/>
      <w:kern w:val="28"/>
      <w:sz w:val="24"/>
      <w:szCs w:val="28"/>
      <w:lang w:eastAsia="en-US"/>
    </w:rPr>
  </w:style>
  <w:style w:type="character" w:styleId="Hiperpovezava">
    <w:name w:val="Hyperlink"/>
    <w:basedOn w:val="Privzetapisavaodstavka"/>
    <w:unhideWhenUsed/>
    <w:rsid w:val="00B8463E"/>
    <w:rPr>
      <w:color w:val="0000FF" w:themeColor="hyperlink"/>
      <w:u w:val="single"/>
    </w:rPr>
  </w:style>
  <w:style w:type="paragraph" w:styleId="Oznaenseznam3">
    <w:name w:val="List Bullet 3"/>
    <w:basedOn w:val="Navaden"/>
    <w:autoRedefine/>
    <w:rsid w:val="00F511F3"/>
    <w:pPr>
      <w:framePr w:hSpace="141" w:wrap="around" w:vAnchor="page" w:hAnchor="margin" w:xAlign="right" w:y="3434"/>
      <w:numPr>
        <w:numId w:val="10"/>
      </w:numPr>
    </w:pPr>
    <w:rPr>
      <w:rFonts w:ascii="Arial" w:hAnsi="Arial" w:cs="Arial"/>
      <w:snapToGrid w:val="0"/>
      <w:sz w:val="20"/>
      <w:lang w:val="en-US" w:eastAsia="sl-SI"/>
    </w:rPr>
  </w:style>
  <w:style w:type="paragraph" w:customStyle="1" w:styleId="tableclose">
    <w:name w:val="tableclose"/>
    <w:basedOn w:val="Navaden"/>
    <w:rsid w:val="00F511F3"/>
    <w:rPr>
      <w:rFonts w:ascii="Arial" w:hAnsi="Arial" w:cs="Arial"/>
      <w:snapToGrid w:val="0"/>
      <w:sz w:val="20"/>
      <w:lang w:val="en-US" w:eastAsia="sl-SI"/>
    </w:rPr>
  </w:style>
  <w:style w:type="paragraph" w:styleId="Telobesedila2">
    <w:name w:val="Body Text 2"/>
    <w:basedOn w:val="Navaden"/>
    <w:link w:val="Telobesedila2Znak"/>
    <w:rsid w:val="00343BA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343BA1"/>
    <w:rPr>
      <w:sz w:val="24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9C21BC"/>
    <w:pPr>
      <w:spacing w:after="120"/>
      <w:jc w:val="both"/>
    </w:pPr>
    <w:rPr>
      <w:rFonts w:ascii="Arial" w:hAnsi="Arial"/>
      <w:sz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C21BC"/>
    <w:rPr>
      <w:rFonts w:ascii="Arial" w:hAnsi="Arial"/>
    </w:rPr>
  </w:style>
  <w:style w:type="character" w:styleId="Sprotnaopomba-sklic">
    <w:name w:val="footnote reference"/>
    <w:aliases w:val="Footnote number,-E Fußnotenzeichen"/>
    <w:semiHidden/>
    <w:rsid w:val="009C21BC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rsid w:val="009C21BC"/>
    <w:pPr>
      <w:spacing w:after="120"/>
      <w:jc w:val="both"/>
    </w:pPr>
    <w:rPr>
      <w:rFonts w:ascii="Arial" w:hAnsi="Arial"/>
      <w:sz w:val="20"/>
      <w:lang w:eastAsia="sl-SI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9C21BC"/>
    <w:rPr>
      <w:rFonts w:ascii="Arial" w:hAnsi="Arial"/>
    </w:rPr>
  </w:style>
  <w:style w:type="paragraph" w:customStyle="1" w:styleId="CharChar1Char">
    <w:name w:val="Char Char1 Char"/>
    <w:basedOn w:val="Navaden"/>
    <w:rsid w:val="009C21BC"/>
    <w:pPr>
      <w:spacing w:after="160" w:line="240" w:lineRule="exact"/>
    </w:pPr>
    <w:rPr>
      <w:rFonts w:ascii="Tahoma" w:hAnsi="Tahoma"/>
      <w:color w:val="000000"/>
      <w:sz w:val="20"/>
      <w:lang w:val="en-US"/>
    </w:rPr>
  </w:style>
  <w:style w:type="character" w:styleId="Konnaopomba-sklic">
    <w:name w:val="endnote reference"/>
    <w:basedOn w:val="Privzetapisavaodstavka"/>
    <w:semiHidden/>
    <w:unhideWhenUsed/>
    <w:rsid w:val="009C21BC"/>
    <w:rPr>
      <w:vertAlign w:val="superscript"/>
    </w:rPr>
  </w:style>
  <w:style w:type="paragraph" w:customStyle="1" w:styleId="Alineja1">
    <w:name w:val="Alineja 1"/>
    <w:basedOn w:val="Navaden"/>
    <w:rsid w:val="0023788A"/>
    <w:pPr>
      <w:numPr>
        <w:numId w:val="30"/>
      </w:numPr>
      <w:jc w:val="both"/>
    </w:pPr>
    <w:rPr>
      <w:b/>
      <w:noProof/>
      <w:szCs w:val="24"/>
    </w:rPr>
  </w:style>
  <w:style w:type="paragraph" w:customStyle="1" w:styleId="Alineja3">
    <w:name w:val="Alineja 3"/>
    <w:basedOn w:val="Navaden"/>
    <w:rsid w:val="0023788A"/>
    <w:pPr>
      <w:numPr>
        <w:ilvl w:val="1"/>
        <w:numId w:val="30"/>
      </w:numPr>
      <w:jc w:val="both"/>
    </w:pPr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6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SANDA\Local%20Settings\Temporary%20Internet%20Files\OLK357\Predlog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0" ma:contentTypeDescription="Create a new document." ma:contentTypeScope="" ma:versionID="dd8899b5e9cf28ac5e37c57b154bd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9965FF0-79FF-4C7F-BE5D-D4A6AE731A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98084-91F7-4EE4-BC68-ADF707CD6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B3D916-FD02-4894-9964-70D6BB10B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147E7-F111-436A-A147-6CF8BEF291D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6AD07DB-B030-48E7-9755-A212F4A177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</TotalTime>
  <Pages>3</Pages>
  <Words>213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Naša št</vt:lpstr>
      <vt:lpstr>Naša št</vt:lpstr>
    </vt:vector>
  </TitlesOfParts>
  <Company>Sektor za informatiko; Pošta Slovenije, d.o.o.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Naša št</dc:title>
  <dc:creator>Smiljan Švarc</dc:creator>
  <cp:lastModifiedBy>Petra ZIDAR</cp:lastModifiedBy>
  <cp:revision>6</cp:revision>
  <cp:lastPrinted>2013-02-26T10:49:00Z</cp:lastPrinted>
  <dcterms:created xsi:type="dcterms:W3CDTF">2017-01-09T10:49:00Z</dcterms:created>
  <dcterms:modified xsi:type="dcterms:W3CDTF">2023-08-23T11:11:00Z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0x010100CC34D86EDFB3924DBE2C4DA718349285</vt:lpwstr>
  </property>
</Properties>
</file>